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C7D" w:rsidRDefault="00291C7D" w:rsidP="00291C7D">
      <w:pPr>
        <w:pStyle w:val="NoSpacing"/>
      </w:pPr>
      <w:r>
        <w:rPr>
          <w:u w:val="single"/>
        </w:rPr>
        <w:t>Thomas MARCANT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91C7D" w:rsidRDefault="00291C7D" w:rsidP="00291C7D">
      <w:pPr>
        <w:pStyle w:val="NoSpacing"/>
      </w:pPr>
    </w:p>
    <w:p w:rsidR="00291C7D" w:rsidRDefault="00291C7D" w:rsidP="00291C7D">
      <w:pPr>
        <w:pStyle w:val="NoSpacing"/>
      </w:pPr>
    </w:p>
    <w:p w:rsidR="00291C7D" w:rsidRDefault="00291C7D" w:rsidP="00291C7D">
      <w:pPr>
        <w:pStyle w:val="NoSpacing"/>
      </w:pPr>
      <w:r>
        <w:t>13 Apr.1423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Bodmin, Cornwall,</w:t>
      </w:r>
    </w:p>
    <w:p w:rsidR="00291C7D" w:rsidRDefault="00291C7D" w:rsidP="00291C7D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Marny</w:t>
      </w:r>
      <w:proofErr w:type="spellEnd"/>
      <w:r>
        <w:t>(q.v.).</w:t>
      </w:r>
    </w:p>
    <w:p w:rsidR="00291C7D" w:rsidRDefault="00291C7D" w:rsidP="00291C7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22-13)</w:t>
      </w:r>
    </w:p>
    <w:p w:rsidR="00291C7D" w:rsidRDefault="00291C7D" w:rsidP="00291C7D">
      <w:pPr>
        <w:pStyle w:val="NoSpacing"/>
      </w:pPr>
    </w:p>
    <w:p w:rsidR="00291C7D" w:rsidRDefault="00291C7D" w:rsidP="00291C7D">
      <w:pPr>
        <w:pStyle w:val="NoSpacing"/>
      </w:pPr>
    </w:p>
    <w:p w:rsidR="00291C7D" w:rsidRPr="00C40AF7" w:rsidRDefault="00291C7D" w:rsidP="00291C7D">
      <w:pPr>
        <w:pStyle w:val="NoSpacing"/>
      </w:pPr>
      <w:r>
        <w:t>27 November 2016</w:t>
      </w:r>
    </w:p>
    <w:p w:rsidR="006B2F86" w:rsidRPr="00291C7D" w:rsidRDefault="00291C7D" w:rsidP="00E71FC3">
      <w:pPr>
        <w:pStyle w:val="NoSpacing"/>
      </w:pPr>
      <w:bookmarkStart w:id="0" w:name="_GoBack"/>
      <w:bookmarkEnd w:id="0"/>
    </w:p>
    <w:sectPr w:rsidR="006B2F86" w:rsidRPr="00291C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C7D" w:rsidRDefault="00291C7D" w:rsidP="00E71FC3">
      <w:pPr>
        <w:spacing w:after="0" w:line="240" w:lineRule="auto"/>
      </w:pPr>
      <w:r>
        <w:separator/>
      </w:r>
    </w:p>
  </w:endnote>
  <w:endnote w:type="continuationSeparator" w:id="0">
    <w:p w:rsidR="00291C7D" w:rsidRDefault="00291C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C7D" w:rsidRDefault="00291C7D" w:rsidP="00E71FC3">
      <w:pPr>
        <w:spacing w:after="0" w:line="240" w:lineRule="auto"/>
      </w:pPr>
      <w:r>
        <w:separator/>
      </w:r>
    </w:p>
  </w:footnote>
  <w:footnote w:type="continuationSeparator" w:id="0">
    <w:p w:rsidR="00291C7D" w:rsidRDefault="00291C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C7D"/>
    <w:rsid w:val="001A7C09"/>
    <w:rsid w:val="00291C7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02EE7"/>
  <w15:chartTrackingRefBased/>
  <w15:docId w15:val="{53D41DF1-41BA-4951-BE61-4431E4C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2016-11-27T19:48:00Z</dcterms:created>
  <dcterms:modified xsi:type="dcterms:W3CDTF">2016-11-27T19:49:00Z</dcterms:modified>
</cp:coreProperties>
</file>